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4665" w:rsidRDefault="00324665">
      <w:pPr>
        <w:rPr>
          <w:sz w:val="2"/>
          <w:szCs w:val="2"/>
        </w:rPr>
      </w:pPr>
      <w:r w:rsidRPr="00F26546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324665" w:rsidRPr="00F26546" w:rsidRDefault="00324665">
      <w:pPr>
        <w:rPr>
          <w:sz w:val="2"/>
          <w:szCs w:val="2"/>
          <w:lang w:val="ru-RU"/>
        </w:rPr>
      </w:pPr>
      <w:bookmarkStart w:id="0" w:name="_GoBack"/>
      <w:r w:rsidRPr="00445D6B">
        <w:rPr>
          <w:noProof/>
          <w:lang w:val="ru-RU" w:eastAsia="ru-RU"/>
        </w:rPr>
        <w:pict>
          <v:shape id="Рисунок 2" o:spid="_x0000_i1026" type="#_x0000_t75" style="width:513pt;height:731.25pt;visibility:visible">
            <v:imagedata r:id="rId5" o:title="" cropright="916f"/>
          </v:shape>
        </w:pict>
      </w:r>
      <w:bookmarkEnd w:id="0"/>
      <w:r w:rsidRPr="00F26546">
        <w:rPr>
          <w:lang w:val="ru-RU"/>
        </w:rPr>
        <w:br w:type="page"/>
      </w:r>
    </w:p>
    <w:p w:rsidR="00324665" w:rsidRDefault="00324665">
      <w:pPr>
        <w:rPr>
          <w:sz w:val="2"/>
          <w:szCs w:val="2"/>
        </w:rPr>
      </w:pPr>
      <w:r w:rsidRPr="00F26546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324665" w:rsidRPr="0055617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6"/>
                <w:szCs w:val="16"/>
              </w:rPr>
            </w:pPr>
            <w:r w:rsidRPr="0055617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324665" w:rsidRPr="0055617A" w:rsidRDefault="003246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55617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24665" w:rsidRPr="00F26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24665" w:rsidRPr="00F265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являетя формирование фундаментальных и прикладных знаний, общекультурных и профессионгальных компетенций в области теории и методики регионального экологического образования.</w:t>
            </w:r>
          </w:p>
        </w:tc>
      </w:tr>
      <w:tr w:rsidR="00324665" w:rsidRPr="005561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24665" w:rsidRPr="00F265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теоретическими знаниями и прикладными навыками для педагогической работы по экологическому образованию и образованию для устойчивого развития региона;</w:t>
            </w:r>
          </w:p>
        </w:tc>
      </w:tr>
      <w:tr w:rsidR="00324665" w:rsidRPr="00F265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проявления готовности к саморазвитию, самореализации, использованию творческого потенциала в образовательных организациях, работающих в области регионального экологического образования;</w:t>
            </w:r>
          </w:p>
        </w:tc>
      </w:tr>
      <w:tr w:rsidR="00324665" w:rsidRPr="00F265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проектировать программы авторских курсов по экологическому образованию региона.</w:t>
            </w:r>
          </w:p>
        </w:tc>
      </w:tr>
      <w:tr w:rsidR="00324665" w:rsidRPr="00F26546">
        <w:trPr>
          <w:trHeight w:hRule="exact" w:val="277"/>
        </w:trPr>
        <w:tc>
          <w:tcPr>
            <w:tcW w:w="766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</w:tr>
      <w:tr w:rsidR="00324665" w:rsidRPr="00F26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24665" w:rsidRPr="0055617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324665" w:rsidRPr="00F265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24665" w:rsidRPr="00F265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качества почв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атмосферного воздуха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оценки состояния водных объектов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Лабораторно-аналитические методы оценки состояния окружающей среды</w:t>
            </w:r>
          </w:p>
        </w:tc>
      </w:tr>
      <w:tr w:rsidR="00324665" w:rsidRPr="005561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324665" w:rsidRPr="005561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экспертиза объектов природопользования</w:t>
            </w:r>
          </w:p>
        </w:tc>
      </w:tr>
      <w:tr w:rsidR="00324665" w:rsidRPr="00F265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Непрерывное экологическое образование для устойчивого развития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экологического образования</w:t>
            </w:r>
          </w:p>
        </w:tc>
      </w:tr>
      <w:tr w:rsidR="00324665" w:rsidRPr="00F265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дополнительного экологического образования (Учебное событие)</w:t>
            </w:r>
          </w:p>
        </w:tc>
      </w:tr>
      <w:tr w:rsidR="00324665" w:rsidRPr="00F26546">
        <w:trPr>
          <w:trHeight w:hRule="exact" w:val="277"/>
        </w:trPr>
        <w:tc>
          <w:tcPr>
            <w:tcW w:w="766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</w:tr>
      <w:tr w:rsidR="00324665" w:rsidRPr="00F2654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24665" w:rsidRPr="00F2654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324665" w:rsidRPr="00F2654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путях творческого осуществления саморазвития, самореализации, использование творческого потенциала;</w:t>
            </w:r>
          </w:p>
        </w:tc>
      </w:tr>
      <w:tr w:rsidR="00324665" w:rsidRPr="00F2654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осуществления саморазвития, самореализации, использование творческого потенциала на уровне объяснения  последовательных этапов;</w:t>
            </w:r>
          </w:p>
        </w:tc>
      </w:tr>
      <w:tr w:rsidR="00324665" w:rsidRPr="00F2654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осуществления саморазвития, самореализации, использование творческого потенциала на уровне общих представлений.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324665" w:rsidRPr="00F2654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 осуществлять готовность к саморазвитию, самореализации, использованию творческого потенциала в новой образовательной ситуации;</w:t>
            </w:r>
          </w:p>
        </w:tc>
      </w:tr>
      <w:tr w:rsidR="00324665" w:rsidRPr="00F2654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пути  саморазвития, самореализации, использования творческого потенциала  в знакомой образовательной ситуации;</w:t>
            </w:r>
          </w:p>
        </w:tc>
      </w:tr>
      <w:tr w:rsidR="00324665" w:rsidRPr="00F2654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важность саморазвития, самореализации, использования творческого потенциала  в учебной ситуации.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324665" w:rsidRPr="00F2654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методов осуществлять готовность к саморазвитию, самореализации, использованию творческого потенциала в новой образовательной ситуации;</w:t>
            </w:r>
          </w:p>
        </w:tc>
      </w:tr>
      <w:tr w:rsidR="00324665" w:rsidRPr="00F2654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осуществлять готовность к саморазвитию, самореализации, использованию творческого потенциала;</w:t>
            </w:r>
          </w:p>
        </w:tc>
      </w:tr>
      <w:tr w:rsidR="00324665" w:rsidRPr="00F2654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саморазвития, самореализации, использования творческого потенциала.</w:t>
            </w:r>
          </w:p>
        </w:tc>
      </w:tr>
      <w:tr w:rsidR="00324665" w:rsidRPr="00F26546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ПК-10: владением теоретическими знаниями и практическими навыками для педагогической работы в образовательных организациях, уметь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324665" w:rsidRPr="00F2654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теоретических основ педагогической работы в образовательных организациях для грамотного осуществления учебно-методическую деятельности по планированию экологического образования и образования для устойчивого развития;</w:t>
            </w:r>
          </w:p>
        </w:tc>
      </w:tr>
    </w:tbl>
    <w:p w:rsidR="00324665" w:rsidRPr="00F26546" w:rsidRDefault="00324665">
      <w:pPr>
        <w:rPr>
          <w:sz w:val="2"/>
          <w:szCs w:val="2"/>
          <w:lang w:val="ru-RU"/>
        </w:rPr>
      </w:pPr>
      <w:r w:rsidRPr="00F26546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8"/>
        <w:gridCol w:w="208"/>
        <w:gridCol w:w="261"/>
        <w:gridCol w:w="2953"/>
        <w:gridCol w:w="961"/>
        <w:gridCol w:w="694"/>
        <w:gridCol w:w="1113"/>
        <w:gridCol w:w="1248"/>
        <w:gridCol w:w="680"/>
        <w:gridCol w:w="404"/>
        <w:gridCol w:w="970"/>
      </w:tblGrid>
      <w:tr w:rsidR="00324665" w:rsidRPr="0055617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6"/>
                <w:szCs w:val="16"/>
              </w:rPr>
            </w:pPr>
            <w:r w:rsidRPr="0055617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324665" w:rsidRPr="0055617A" w:rsidRDefault="00324665"/>
        </w:tc>
        <w:tc>
          <w:tcPr>
            <w:tcW w:w="710" w:type="dxa"/>
          </w:tcPr>
          <w:p w:rsidR="00324665" w:rsidRPr="0055617A" w:rsidRDefault="00324665"/>
        </w:tc>
        <w:tc>
          <w:tcPr>
            <w:tcW w:w="1135" w:type="dxa"/>
          </w:tcPr>
          <w:p w:rsidR="00324665" w:rsidRPr="0055617A" w:rsidRDefault="00324665"/>
        </w:tc>
        <w:tc>
          <w:tcPr>
            <w:tcW w:w="1277" w:type="dxa"/>
          </w:tcPr>
          <w:p w:rsidR="00324665" w:rsidRPr="0055617A" w:rsidRDefault="00324665"/>
        </w:tc>
        <w:tc>
          <w:tcPr>
            <w:tcW w:w="710" w:type="dxa"/>
          </w:tcPr>
          <w:p w:rsidR="00324665" w:rsidRPr="0055617A" w:rsidRDefault="00324665"/>
        </w:tc>
        <w:tc>
          <w:tcPr>
            <w:tcW w:w="426" w:type="dxa"/>
          </w:tcPr>
          <w:p w:rsidR="00324665" w:rsidRPr="0055617A" w:rsidRDefault="003246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55617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24665" w:rsidRPr="00F2654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теоретических и практических вопросов педагогической работы в образовательных организациях для грамотного  осуществления учебно-методическую деятельности по планированию экологического образования и образования для устойчивого развития на  уровне объяснения;</w:t>
            </w:r>
          </w:p>
        </w:tc>
      </w:tr>
      <w:tr w:rsidR="00324665" w:rsidRPr="00F2654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уровне общих представлений особенности теоретических и практических вопросов педагогической работы в образовательных организациях для грамотного  осуществления учебно-методическую деятельности по планированию экологического образования и образования для устойчивого развития.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324665" w:rsidRPr="00F26546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 использовать особенности теоретических и практических вопросов педагогической работы в образовательных организациях для грамотного  осуществления учебно-методическую деятельности по планированию экологического образования и образования для устойчивого развития в новой образовательной ситуации;</w:t>
            </w:r>
          </w:p>
        </w:tc>
      </w:tr>
      <w:tr w:rsidR="00324665" w:rsidRPr="00F2654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объяснять особенности теоретических и практических вопросов педагогической работы в образовательных организациях для грамотного  осуществления учебно-методическую деятельности по планированию экологического образования и образования для устойчивого развития;</w:t>
            </w:r>
          </w:p>
        </w:tc>
      </w:tr>
      <w:tr w:rsidR="00324665" w:rsidRPr="00F2654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особенности теоретических и практических вопросов педагогической работы в образовательных организациях для грамотного  осуществления учебно-методическую деятельности по планированию экологического образования и образования для устойчивого развития  в учебной ситуации.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324665" w:rsidRPr="00F26546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 теоретическими знаниями и практическими навыками для педагогической работы в образовательных организациях, уметь грамотно осуществлять учебно-методическую деятельность по планированию экологического образования и образования для устойчивого развития  в новой образовательной ситуации;</w:t>
            </w:r>
          </w:p>
        </w:tc>
      </w:tr>
      <w:tr w:rsidR="00324665" w:rsidRPr="00F2654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использования теоретических и практических вопросов педагогической работы в образовательных организациях для грамотного  осуществления учебно-методической деятельности по планированию экологического образования и образования для устойчивого развития;</w:t>
            </w:r>
          </w:p>
        </w:tc>
      </w:tr>
      <w:tr w:rsidR="00324665" w:rsidRPr="00F2654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 использования теоретических и практических вопросов педагогической работы в образовательных организациях для грамотного  осуществления учебно-методической деятельности по планированию экологического образования и образования для устойчивого развития.</w:t>
            </w:r>
          </w:p>
        </w:tc>
      </w:tr>
      <w:tr w:rsidR="00324665" w:rsidRPr="00F2654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24665" w:rsidRPr="005561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развития экологического образования в регионе;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концепции и региональную программу экологического образования в регионе;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программно-технологическое обеспечение экологического образования</w:t>
            </w:r>
          </w:p>
        </w:tc>
      </w:tr>
      <w:tr w:rsidR="00324665" w:rsidRPr="005561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324665" w:rsidRPr="00F265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творчески использовать особенности теоретических и практических вопросов педагогической работы по экологическому образованию и просвещению;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участвовать в различных формах групповой работы, дискуссиях, семинарах;</w:t>
            </w:r>
          </w:p>
        </w:tc>
      </w:tr>
      <w:tr w:rsidR="00324665" w:rsidRPr="00F265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поиск, анализ, систематизацию и обобщение научной информации по экологическому  образованию в регионе</w:t>
            </w:r>
          </w:p>
        </w:tc>
      </w:tr>
      <w:tr w:rsidR="00324665" w:rsidRPr="005561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педагогической деятельности по экологическому образованию в регионе;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объяснения и аргументации приоритетного развития экологического образования и просвящения в регионе;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находить, систематизировать и обобщать информацию по проблемам экологического образования</w:t>
            </w:r>
          </w:p>
        </w:tc>
      </w:tr>
      <w:tr w:rsidR="00324665" w:rsidRPr="00F26546">
        <w:trPr>
          <w:trHeight w:hRule="exact" w:val="277"/>
        </w:trPr>
        <w:tc>
          <w:tcPr>
            <w:tcW w:w="766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</w:tr>
      <w:tr w:rsidR="00324665" w:rsidRPr="00F2654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24665" w:rsidRPr="0055617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324665" w:rsidRPr="00F26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Теоретические основы развития регионального экологического образования (ЭО).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</w:tr>
      <w:tr w:rsidR="00324665" w:rsidRPr="0055617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Региональное экологическое образование: исторические этапы, проблемы.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 Л3.3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Региональное экологическое образование: исторические этапы, проблемы.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</w:tbl>
    <w:p w:rsidR="00324665" w:rsidRDefault="00324665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87"/>
        <w:gridCol w:w="260"/>
        <w:gridCol w:w="1619"/>
        <w:gridCol w:w="1838"/>
        <w:gridCol w:w="900"/>
        <w:gridCol w:w="664"/>
        <w:gridCol w:w="1053"/>
        <w:gridCol w:w="676"/>
        <w:gridCol w:w="557"/>
        <w:gridCol w:w="665"/>
        <w:gridCol w:w="384"/>
        <w:gridCol w:w="937"/>
      </w:tblGrid>
      <w:tr w:rsidR="00324665" w:rsidRPr="0055617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6"/>
                <w:szCs w:val="16"/>
              </w:rPr>
            </w:pPr>
            <w:r w:rsidRPr="0055617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324665" w:rsidRPr="0055617A" w:rsidRDefault="00324665"/>
        </w:tc>
        <w:tc>
          <w:tcPr>
            <w:tcW w:w="710" w:type="dxa"/>
          </w:tcPr>
          <w:p w:rsidR="00324665" w:rsidRPr="0055617A" w:rsidRDefault="00324665"/>
        </w:tc>
        <w:tc>
          <w:tcPr>
            <w:tcW w:w="1135" w:type="dxa"/>
          </w:tcPr>
          <w:p w:rsidR="00324665" w:rsidRPr="0055617A" w:rsidRDefault="00324665"/>
        </w:tc>
        <w:tc>
          <w:tcPr>
            <w:tcW w:w="710" w:type="dxa"/>
          </w:tcPr>
          <w:p w:rsidR="00324665" w:rsidRPr="0055617A" w:rsidRDefault="00324665"/>
        </w:tc>
        <w:tc>
          <w:tcPr>
            <w:tcW w:w="568" w:type="dxa"/>
          </w:tcPr>
          <w:p w:rsidR="00324665" w:rsidRPr="0055617A" w:rsidRDefault="00324665"/>
        </w:tc>
        <w:tc>
          <w:tcPr>
            <w:tcW w:w="710" w:type="dxa"/>
          </w:tcPr>
          <w:p w:rsidR="00324665" w:rsidRPr="0055617A" w:rsidRDefault="00324665"/>
        </w:tc>
        <w:tc>
          <w:tcPr>
            <w:tcW w:w="426" w:type="dxa"/>
          </w:tcPr>
          <w:p w:rsidR="00324665" w:rsidRPr="0055617A" w:rsidRDefault="003246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55617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концепции и региональной программы непрерывного экологического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Л2.2Л3.2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Нижегородская научная школа по экологическому образованию.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Л2.4Л3.3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Учебно-методический комплекс по экологическому краеведению: анализ, оценка.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Л2.4Л3.2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личностно-ориентированных педагогических технологий по экологическому краеведению.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F265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Программное обеспечение регионального экологического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rPr>
                <w:lang w:val="ru-RU"/>
              </w:rPr>
            </w:pPr>
          </w:p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регионального экологического образования: общий обзор.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 по экологическому образованию: начальная школа.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 по экологическому образованию:  начальная школа.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Л2.2Л3.2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 по экологическому образованию: основная школа.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Л2.4Л3.3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Программы по экологическому образованию: основная школа.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Л2.3Л3.2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авторской программы по региональному экологическому образованию.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55617A">
        <w:trPr>
          <w:trHeight w:hRule="exact" w:val="277"/>
        </w:trPr>
        <w:tc>
          <w:tcPr>
            <w:tcW w:w="710" w:type="dxa"/>
          </w:tcPr>
          <w:p w:rsidR="00324665" w:rsidRPr="0055617A" w:rsidRDefault="00324665"/>
        </w:tc>
        <w:tc>
          <w:tcPr>
            <w:tcW w:w="285" w:type="dxa"/>
          </w:tcPr>
          <w:p w:rsidR="00324665" w:rsidRPr="0055617A" w:rsidRDefault="00324665"/>
        </w:tc>
        <w:tc>
          <w:tcPr>
            <w:tcW w:w="1702" w:type="dxa"/>
          </w:tcPr>
          <w:p w:rsidR="00324665" w:rsidRPr="0055617A" w:rsidRDefault="00324665"/>
        </w:tc>
        <w:tc>
          <w:tcPr>
            <w:tcW w:w="1986" w:type="dxa"/>
          </w:tcPr>
          <w:p w:rsidR="00324665" w:rsidRPr="0055617A" w:rsidRDefault="00324665"/>
        </w:tc>
        <w:tc>
          <w:tcPr>
            <w:tcW w:w="851" w:type="dxa"/>
          </w:tcPr>
          <w:p w:rsidR="00324665" w:rsidRPr="0055617A" w:rsidRDefault="00324665"/>
        </w:tc>
        <w:tc>
          <w:tcPr>
            <w:tcW w:w="710" w:type="dxa"/>
          </w:tcPr>
          <w:p w:rsidR="00324665" w:rsidRPr="0055617A" w:rsidRDefault="00324665"/>
        </w:tc>
        <w:tc>
          <w:tcPr>
            <w:tcW w:w="1135" w:type="dxa"/>
          </w:tcPr>
          <w:p w:rsidR="00324665" w:rsidRPr="0055617A" w:rsidRDefault="00324665"/>
        </w:tc>
        <w:tc>
          <w:tcPr>
            <w:tcW w:w="710" w:type="dxa"/>
          </w:tcPr>
          <w:p w:rsidR="00324665" w:rsidRPr="0055617A" w:rsidRDefault="00324665"/>
        </w:tc>
        <w:tc>
          <w:tcPr>
            <w:tcW w:w="568" w:type="dxa"/>
          </w:tcPr>
          <w:p w:rsidR="00324665" w:rsidRPr="0055617A" w:rsidRDefault="00324665"/>
        </w:tc>
        <w:tc>
          <w:tcPr>
            <w:tcW w:w="710" w:type="dxa"/>
          </w:tcPr>
          <w:p w:rsidR="00324665" w:rsidRPr="0055617A" w:rsidRDefault="00324665"/>
        </w:tc>
        <w:tc>
          <w:tcPr>
            <w:tcW w:w="426" w:type="dxa"/>
          </w:tcPr>
          <w:p w:rsidR="00324665" w:rsidRPr="0055617A" w:rsidRDefault="00324665"/>
        </w:tc>
        <w:tc>
          <w:tcPr>
            <w:tcW w:w="993" w:type="dxa"/>
          </w:tcPr>
          <w:p w:rsidR="00324665" w:rsidRPr="0055617A" w:rsidRDefault="00324665"/>
        </w:tc>
      </w:tr>
      <w:tr w:rsidR="00324665" w:rsidRPr="0055617A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24665" w:rsidRPr="00F26546">
        <w:trPr>
          <w:trHeight w:hRule="exact" w:val="267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Этапы развития экологического образования в регионе.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Программы непрерывного экологического образования Нижегородской области.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Концепция экологического образования в интересах устойчивого развития.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Нижегородская научная школа по экологическому образованию.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Учебно-методический комплекс по экологическому краеведению: анализ, оценка.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Анализ личностно-ориентированных педагогических технологий по экологическому краеведению.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Программное обеспечение регионального экологического образования: общий обзор.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Программы по экологическому образованию: начальная школа.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Программы по экологическому образованию: основная школа.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Проектирование авторской программы по региональному экологическому образованию.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24665" w:rsidRPr="00F265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24665" w:rsidRPr="00F265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творческие задания, отчеты о выполнении практических работ</w:t>
            </w:r>
          </w:p>
        </w:tc>
      </w:tr>
      <w:tr w:rsidR="00324665" w:rsidRPr="00F26546">
        <w:trPr>
          <w:trHeight w:hRule="exact" w:val="277"/>
        </w:trPr>
        <w:tc>
          <w:tcPr>
            <w:tcW w:w="710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</w:tr>
      <w:tr w:rsidR="00324665" w:rsidRPr="00F265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24665" w:rsidRPr="005561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24665" w:rsidRPr="005561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</w:tbl>
    <w:p w:rsidR="00324665" w:rsidRDefault="00324665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9"/>
        <w:gridCol w:w="1913"/>
        <w:gridCol w:w="1846"/>
        <w:gridCol w:w="3173"/>
        <w:gridCol w:w="1588"/>
        <w:gridCol w:w="961"/>
      </w:tblGrid>
      <w:tr w:rsidR="00324665" w:rsidRPr="0055617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6"/>
                <w:szCs w:val="16"/>
              </w:rPr>
            </w:pPr>
            <w:r w:rsidRPr="0055617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324665" w:rsidRPr="0055617A" w:rsidRDefault="00324665"/>
        </w:tc>
        <w:tc>
          <w:tcPr>
            <w:tcW w:w="1702" w:type="dxa"/>
          </w:tcPr>
          <w:p w:rsidR="00324665" w:rsidRPr="0055617A" w:rsidRDefault="003246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55617A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24665" w:rsidRPr="005561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24665" w:rsidRPr="00F2654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технология коэволюционного взаимодействия в культурно-экологической образовательной среде: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24665" w:rsidRPr="005561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24665" w:rsidRPr="0055617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Серебрякова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в дошкольном возрасте: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324665" w:rsidRPr="005561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Кочуров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Геоэкология окружающей среды. 10-11 кл.: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Вентана-Граф, 2010</w:t>
            </w:r>
          </w:p>
        </w:tc>
      </w:tr>
      <w:tr w:rsidR="00324665" w:rsidRPr="005561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Камерилова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Рациональное природопользование: Примерная программа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324665" w:rsidRPr="00F265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Глебова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культуры природопользования при изучении городского ландшафта: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24665" w:rsidRPr="005561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24665" w:rsidRPr="005561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Глобализация и духовное возрождение: Рабочая тетрадь: [для уч-ся 10-11 кл.]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324665" w:rsidRPr="00F265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 А.И., Иваньковская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324665" w:rsidRPr="005561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324665" w:rsidRPr="00F26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24665" w:rsidRPr="00F265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в Нижегородской области</w:t>
            </w:r>
          </w:p>
        </w:tc>
      </w:tr>
      <w:tr w:rsidR="00324665" w:rsidRPr="00F265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Михайлова, Н.М. Интеграция экологического образования : учебное пособие / Н.М. Михайлова, И.Н. Мещерякова. - Москва : Издательство «Флинта», 2014. - 88 с. - 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978-5-9765-2171-1 ; То же [Электронный ресурс]. -</w:t>
            </w:r>
          </w:p>
        </w:tc>
      </w:tr>
      <w:tr w:rsidR="00324665" w:rsidRPr="00F2654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Гринева, Е.А. Формирование экологической культуры младших школьников : учебно-методическое пособие / Е.А. Гринева, Л.Х. Давлетшина. - Москва : Издательство «Прометей», 2012. - 110 с. - 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978-5-7042-2404-4 ; То же [Электронный ресурс]. -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24665" w:rsidRPr="005561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324665" w:rsidRPr="005561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ЭБС "Университетская библиотека онлайн"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Научная электронная библиотека</w:t>
            </w:r>
          </w:p>
        </w:tc>
      </w:tr>
      <w:tr w:rsidR="00324665" w:rsidRPr="00F265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324665" w:rsidRPr="00F26546">
        <w:trPr>
          <w:trHeight w:hRule="exact" w:val="277"/>
        </w:trPr>
        <w:tc>
          <w:tcPr>
            <w:tcW w:w="710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4665" w:rsidRPr="00F26546" w:rsidRDefault="00324665">
            <w:pPr>
              <w:rPr>
                <w:lang w:val="ru-RU"/>
              </w:rPr>
            </w:pPr>
          </w:p>
        </w:tc>
      </w:tr>
      <w:tr w:rsidR="00324665" w:rsidRPr="00F26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24665" w:rsidRPr="005561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324665" w:rsidRPr="00F265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324665" w:rsidRPr="005561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/>
        </w:tc>
      </w:tr>
      <w:tr w:rsidR="00324665" w:rsidRPr="00F265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324665" w:rsidRPr="00F265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24665" w:rsidRPr="005561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55617A" w:rsidRDefault="00324665">
            <w:pPr>
              <w:spacing w:after="0" w:line="240" w:lineRule="auto"/>
              <w:rPr>
                <w:sz w:val="19"/>
                <w:szCs w:val="19"/>
              </w:rPr>
            </w:pP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324665" w:rsidRPr="0055617A">
        <w:trPr>
          <w:trHeight w:hRule="exact" w:val="277"/>
        </w:trPr>
        <w:tc>
          <w:tcPr>
            <w:tcW w:w="710" w:type="dxa"/>
          </w:tcPr>
          <w:p w:rsidR="00324665" w:rsidRPr="0055617A" w:rsidRDefault="00324665"/>
        </w:tc>
        <w:tc>
          <w:tcPr>
            <w:tcW w:w="1986" w:type="dxa"/>
          </w:tcPr>
          <w:p w:rsidR="00324665" w:rsidRPr="0055617A" w:rsidRDefault="00324665"/>
        </w:tc>
        <w:tc>
          <w:tcPr>
            <w:tcW w:w="1986" w:type="dxa"/>
          </w:tcPr>
          <w:p w:rsidR="00324665" w:rsidRPr="0055617A" w:rsidRDefault="00324665"/>
        </w:tc>
        <w:tc>
          <w:tcPr>
            <w:tcW w:w="3403" w:type="dxa"/>
          </w:tcPr>
          <w:p w:rsidR="00324665" w:rsidRPr="0055617A" w:rsidRDefault="00324665"/>
        </w:tc>
        <w:tc>
          <w:tcPr>
            <w:tcW w:w="1702" w:type="dxa"/>
          </w:tcPr>
          <w:p w:rsidR="00324665" w:rsidRPr="0055617A" w:rsidRDefault="00324665"/>
        </w:tc>
        <w:tc>
          <w:tcPr>
            <w:tcW w:w="993" w:type="dxa"/>
          </w:tcPr>
          <w:p w:rsidR="00324665" w:rsidRPr="0055617A" w:rsidRDefault="00324665"/>
        </w:tc>
      </w:tr>
      <w:tr w:rsidR="00324665" w:rsidRPr="00F265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24665" w:rsidRPr="00F26546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Экологическое образование для устойчивого развития: традиции и инновации. Коллективная монография. Н. Новгород, 2015 г.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дициплины представлен в Приложении 2.</w:t>
            </w: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24665" w:rsidRPr="00F26546" w:rsidRDefault="003246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556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265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324665" w:rsidRPr="00F26546" w:rsidRDefault="00324665">
      <w:pPr>
        <w:rPr>
          <w:lang w:val="ru-RU"/>
        </w:rPr>
      </w:pPr>
    </w:p>
    <w:sectPr w:rsidR="00324665" w:rsidRPr="00F26546" w:rsidSect="00FD3EC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F0BC7"/>
    <w:rsid w:val="00324665"/>
    <w:rsid w:val="00445D6B"/>
    <w:rsid w:val="0055617A"/>
    <w:rsid w:val="00572C0D"/>
    <w:rsid w:val="00D31453"/>
    <w:rsid w:val="00E209E2"/>
    <w:rsid w:val="00F26546"/>
    <w:rsid w:val="00FD3E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3ECD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8</Pages>
  <Words>2066</Words>
  <Characters>11778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МЭП-18_plx_Региональные проблемы экологического образования_</dc:title>
  <dc:subject/>
  <dc:creator>FastReport.NET</dc:creator>
  <cp:keywords/>
  <dc:description/>
  <cp:lastModifiedBy>Козлов А.В.</cp:lastModifiedBy>
  <cp:revision>2</cp:revision>
  <dcterms:created xsi:type="dcterms:W3CDTF">2019-08-27T19:30:00Z</dcterms:created>
  <dcterms:modified xsi:type="dcterms:W3CDTF">2019-08-27T19:31:00Z</dcterms:modified>
</cp:coreProperties>
</file>